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A3" w:rsidRPr="009B5E3A" w:rsidRDefault="00945AA3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45AA3" w:rsidRPr="009B5E3A" w:rsidRDefault="00945AA3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945AA3" w:rsidRDefault="00945AA3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от 28.10.2019 № </w:t>
      </w:r>
    </w:p>
    <w:p w:rsidR="00945AA3" w:rsidRDefault="00945AA3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5AA3" w:rsidRPr="004A2501" w:rsidRDefault="00945AA3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A250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4A2501">
        <w:rPr>
          <w:rFonts w:ascii="Times New Roman" w:hAnsi="Times New Roman"/>
          <w:sz w:val="28"/>
          <w:szCs w:val="28"/>
        </w:rPr>
        <w:t>2</w:t>
      </w:r>
    </w:p>
    <w:p w:rsidR="00945AA3" w:rsidRPr="004A2501" w:rsidRDefault="00945AA3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945AA3" w:rsidRPr="004A2501" w:rsidRDefault="00945AA3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210</w:t>
      </w:r>
    </w:p>
    <w:p w:rsidR="00945AA3" w:rsidRPr="004A2501" w:rsidRDefault="00945AA3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5AA3" w:rsidRPr="004A2501" w:rsidRDefault="00945AA3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945AA3" w:rsidRPr="004A2501" w:rsidRDefault="00945AA3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79"/>
        <w:gridCol w:w="4535"/>
        <w:gridCol w:w="1476"/>
        <w:gridCol w:w="1417"/>
      </w:tblGrid>
      <w:tr w:rsidR="00945AA3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 w:val="restart"/>
            <w:vAlign w:val="center"/>
          </w:tcPr>
          <w:p w:rsidR="00945AA3" w:rsidRPr="00863F33" w:rsidRDefault="00945AA3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945AA3" w:rsidRPr="00863F33" w:rsidRDefault="00945AA3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893" w:type="dxa"/>
            <w:gridSpan w:val="2"/>
            <w:vAlign w:val="center"/>
          </w:tcPr>
          <w:p w:rsidR="00945AA3" w:rsidRPr="00863F33" w:rsidRDefault="00945AA3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 xml:space="preserve">Сумма </w:t>
            </w: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945AA3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/>
            <w:vAlign w:val="center"/>
          </w:tcPr>
          <w:p w:rsidR="00945AA3" w:rsidRPr="00863F33" w:rsidRDefault="00945AA3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Merge/>
            <w:vAlign w:val="center"/>
          </w:tcPr>
          <w:p w:rsidR="00945AA3" w:rsidRPr="00863F33" w:rsidRDefault="00945AA3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945AA3" w:rsidRPr="00863F33" w:rsidRDefault="00945AA3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2021 год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4535" w:type="dxa"/>
            <w:noWrap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И НЕНАЛОГ</w:t>
            </w:r>
            <w:bookmarkStart w:id="0" w:name="_GoBack"/>
            <w:bookmarkEnd w:id="0"/>
            <w:r w:rsidRPr="00863F33">
              <w:rPr>
                <w:rFonts w:ascii="Times New Roman" w:hAnsi="Times New Roman"/>
                <w:sz w:val="20"/>
                <w:szCs w:val="20"/>
              </w:rPr>
              <w:t>ОВЫЕ ДОХОДЫ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1 181 745,60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1 184 681,70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noWrap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971 917,70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985 942,60</w:t>
            </w:r>
          </w:p>
        </w:tc>
      </w:tr>
      <w:tr w:rsidR="00945AA3" w:rsidRPr="00863F33" w:rsidTr="001173C1">
        <w:trPr>
          <w:cantSplit/>
          <w:trHeight w:val="279"/>
          <w:jc w:val="center"/>
        </w:trPr>
        <w:tc>
          <w:tcPr>
            <w:tcW w:w="2779" w:type="dxa"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4535" w:type="dxa"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4535" w:type="dxa"/>
          </w:tcPr>
          <w:p w:rsidR="00945AA3" w:rsidRPr="00863F33" w:rsidRDefault="00945AA3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945AA3" w:rsidRPr="00863F33" w:rsidTr="001173C1">
        <w:trPr>
          <w:cantSplit/>
          <w:trHeight w:val="1568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724 108,30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754 349,00</w:t>
            </w:r>
          </w:p>
        </w:tc>
      </w:tr>
      <w:tr w:rsidR="00945AA3" w:rsidRPr="00863F33" w:rsidTr="001173C1">
        <w:trPr>
          <w:cantSplit/>
          <w:trHeight w:val="2314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2 109,60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2 197,60</w:t>
            </w:r>
          </w:p>
        </w:tc>
      </w:tr>
      <w:tr w:rsidR="00945AA3" w:rsidRPr="00863F33" w:rsidTr="001173C1">
        <w:trPr>
          <w:cantSplit/>
          <w:trHeight w:val="903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2 812,80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2 930,00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2 181,10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2 261,10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157 092,10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139 838,20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126 174,40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128 120,50</w:t>
            </w:r>
          </w:p>
        </w:tc>
      </w:tr>
      <w:tr w:rsidR="00945AA3" w:rsidRPr="00863F33" w:rsidTr="001173C1">
        <w:trPr>
          <w:cantSplit/>
          <w:trHeight w:val="727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65 397,20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66 150,10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53 249,20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53 781,70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47 604,80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48 161,30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5 644,40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5 620,40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945AA3" w:rsidRPr="00863F33" w:rsidTr="001173C1">
        <w:trPr>
          <w:cantSplit/>
          <w:trHeight w:val="939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209 827,90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198 739,10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945AA3" w:rsidRPr="00863F33" w:rsidTr="001173C1">
        <w:trPr>
          <w:cantSplit/>
          <w:trHeight w:val="1444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945AA3" w:rsidRPr="00863F33" w:rsidTr="001173C1">
        <w:trPr>
          <w:cantSplit/>
          <w:trHeight w:val="449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</w:tr>
      <w:tr w:rsidR="00945AA3" w:rsidRPr="00863F33" w:rsidTr="001173C1">
        <w:trPr>
          <w:cantSplit/>
          <w:trHeight w:val="582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000 113 02994 04 0000 130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34 924,90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24 334,80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945AA3" w:rsidRPr="00863F33" w:rsidTr="0048329A">
        <w:trPr>
          <w:cantSplit/>
          <w:trHeight w:val="413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000 1 16 90000 00 0000 140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000 1 16 90000 04 0000 140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945AA3" w:rsidRPr="00863F33" w:rsidTr="0048329A">
        <w:trPr>
          <w:cantSplit/>
          <w:trHeight w:val="417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945AA3" w:rsidRPr="00863F33" w:rsidTr="0048329A">
        <w:trPr>
          <w:cantSplit/>
          <w:trHeight w:val="649"/>
          <w:jc w:val="center"/>
        </w:trPr>
        <w:tc>
          <w:tcPr>
            <w:tcW w:w="2779" w:type="dxa"/>
            <w:noWrap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610 610,30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592 283,10</w:t>
            </w:r>
          </w:p>
        </w:tc>
      </w:tr>
      <w:tr w:rsidR="00945AA3" w:rsidRPr="00863F33" w:rsidTr="0048329A">
        <w:trPr>
          <w:cantSplit/>
          <w:trHeight w:val="1299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5AA3" w:rsidRPr="00863F33" w:rsidTr="0048329A">
        <w:trPr>
          <w:cantSplit/>
          <w:trHeight w:val="1433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5AA3" w:rsidRPr="00863F33" w:rsidTr="0048329A">
        <w:trPr>
          <w:cantSplit/>
          <w:trHeight w:val="635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000 2 02 27112 00 0000 150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000 2 02 27112 04 0000 150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945AA3" w:rsidRPr="00863F33" w:rsidTr="0048329A">
        <w:trPr>
          <w:cantSplit/>
          <w:trHeight w:val="503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945AA3" w:rsidRPr="00863F33" w:rsidTr="001173C1">
        <w:trPr>
          <w:cantSplit/>
          <w:trHeight w:val="673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945AA3" w:rsidRPr="00863F33" w:rsidTr="0048329A">
        <w:trPr>
          <w:cantSplit/>
          <w:trHeight w:val="1106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1 362 059,00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1 364 345,70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945AA3" w:rsidRPr="00863F33" w:rsidTr="0048329A">
        <w:trPr>
          <w:cantSplit/>
          <w:trHeight w:val="1432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945AA3" w:rsidRPr="00863F33" w:rsidTr="0048329A">
        <w:trPr>
          <w:cantSplit/>
          <w:trHeight w:val="120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945AA3" w:rsidRPr="00863F33" w:rsidTr="0048329A">
        <w:trPr>
          <w:cantSplit/>
          <w:trHeight w:val="78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945AA3" w:rsidRPr="00863F33" w:rsidTr="0048329A">
        <w:trPr>
          <w:cantSplit/>
          <w:trHeight w:val="992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945AA3" w:rsidRPr="00863F33" w:rsidTr="0048329A">
        <w:trPr>
          <w:cantSplit/>
          <w:trHeight w:val="1108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945AA3" w:rsidRPr="00863F33" w:rsidTr="001173C1">
        <w:trPr>
          <w:cantSplit/>
          <w:trHeight w:val="671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945AA3" w:rsidRPr="00863F33" w:rsidTr="001173C1">
        <w:trPr>
          <w:cantSplit/>
          <w:trHeight w:val="512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945AA3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945AA3" w:rsidRPr="00863F33" w:rsidTr="001173C1">
        <w:trPr>
          <w:cantSplit/>
          <w:trHeight w:val="645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4535" w:type="dxa"/>
          </w:tcPr>
          <w:p w:rsidR="00945AA3" w:rsidRPr="00863F33" w:rsidRDefault="00945AA3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945AA3" w:rsidRPr="00863F33" w:rsidTr="001173C1">
        <w:trPr>
          <w:cantSplit/>
          <w:trHeight w:val="202"/>
          <w:jc w:val="center"/>
        </w:trPr>
        <w:tc>
          <w:tcPr>
            <w:tcW w:w="2779" w:type="dxa"/>
          </w:tcPr>
          <w:p w:rsidR="00945AA3" w:rsidRPr="00863F33" w:rsidRDefault="00945AA3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Align w:val="bottom"/>
          </w:tcPr>
          <w:p w:rsidR="00945AA3" w:rsidRPr="00863F33" w:rsidRDefault="00945AA3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ВСЕГО ДОХОДОВ </w:t>
            </w:r>
          </w:p>
          <w:p w:rsidR="00945AA3" w:rsidRPr="00863F33" w:rsidRDefault="00945AA3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945AA3" w:rsidRPr="00863F33" w:rsidRDefault="00945AA3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3 435 629,10</w:t>
            </w:r>
          </w:p>
          <w:p w:rsidR="00945AA3" w:rsidRPr="00863F33" w:rsidRDefault="00945AA3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45AA3" w:rsidRPr="00863F33" w:rsidRDefault="00945AA3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3 429 725,50</w:t>
            </w:r>
          </w:p>
          <w:p w:rsidR="00945AA3" w:rsidRPr="00863F33" w:rsidRDefault="00945AA3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rect id="Прямоугольник 18" o:spid="_x0000_s1026" style="position:absolute;left:0;text-align:left;margin-left:72.6pt;margin-top:-6pt;width:8.4pt;height:24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Pj2Q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" filled="f" stroked="f">
                  <v:textbox>
                    <w:txbxContent>
                      <w:p w:rsidR="00945AA3" w:rsidRPr="00827A24" w:rsidRDefault="00945AA3" w:rsidP="00517E38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</w:tr>
    </w:tbl>
    <w:p w:rsidR="00945AA3" w:rsidRPr="009E1D87" w:rsidRDefault="00945AA3" w:rsidP="006535BD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</w:rPr>
      </w:pPr>
    </w:p>
    <w:sectPr w:rsidR="00945AA3" w:rsidRPr="009E1D87" w:rsidSect="005A32E7">
      <w:headerReference w:type="default" r:id="rId6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AA3" w:rsidRDefault="00945AA3" w:rsidP="00EC0B47">
      <w:pPr>
        <w:spacing w:after="0" w:line="240" w:lineRule="auto"/>
      </w:pPr>
      <w:r>
        <w:separator/>
      </w:r>
    </w:p>
  </w:endnote>
  <w:endnote w:type="continuationSeparator" w:id="0">
    <w:p w:rsidR="00945AA3" w:rsidRDefault="00945AA3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AA3" w:rsidRDefault="00945AA3" w:rsidP="00EC0B47">
      <w:pPr>
        <w:spacing w:after="0" w:line="240" w:lineRule="auto"/>
      </w:pPr>
      <w:r>
        <w:separator/>
      </w:r>
    </w:p>
  </w:footnote>
  <w:footnote w:type="continuationSeparator" w:id="0">
    <w:p w:rsidR="00945AA3" w:rsidRDefault="00945AA3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A3" w:rsidRDefault="00945AA3">
    <w:pPr>
      <w:pStyle w:val="Header"/>
      <w:jc w:val="right"/>
    </w:pPr>
    <w:fldSimple w:instr="PAGE   \* MERGEFORMAT">
      <w:r>
        <w:rPr>
          <w:noProof/>
        </w:rPr>
        <w:t>28</w:t>
      </w:r>
    </w:fldSimple>
  </w:p>
  <w:p w:rsidR="00945AA3" w:rsidRDefault="00945A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68B"/>
    <w:rsid w:val="00002BE9"/>
    <w:rsid w:val="00021D5E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173C1"/>
    <w:rsid w:val="00131609"/>
    <w:rsid w:val="00175D6A"/>
    <w:rsid w:val="001934DF"/>
    <w:rsid w:val="001B59EA"/>
    <w:rsid w:val="001D7E5B"/>
    <w:rsid w:val="001F2A7E"/>
    <w:rsid w:val="00245868"/>
    <w:rsid w:val="0025722C"/>
    <w:rsid w:val="00262EF7"/>
    <w:rsid w:val="002C647E"/>
    <w:rsid w:val="002D3C02"/>
    <w:rsid w:val="002D615E"/>
    <w:rsid w:val="00345537"/>
    <w:rsid w:val="00384F9C"/>
    <w:rsid w:val="003B7768"/>
    <w:rsid w:val="003C3E12"/>
    <w:rsid w:val="00407544"/>
    <w:rsid w:val="004304F8"/>
    <w:rsid w:val="00441641"/>
    <w:rsid w:val="004416F6"/>
    <w:rsid w:val="004435D7"/>
    <w:rsid w:val="00447F07"/>
    <w:rsid w:val="00482BD2"/>
    <w:rsid w:val="0048329A"/>
    <w:rsid w:val="004A2501"/>
    <w:rsid w:val="004A6D52"/>
    <w:rsid w:val="004B3326"/>
    <w:rsid w:val="004D3DE9"/>
    <w:rsid w:val="004D6EA0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A32E7"/>
    <w:rsid w:val="005E4D94"/>
    <w:rsid w:val="00604F03"/>
    <w:rsid w:val="00610A60"/>
    <w:rsid w:val="00642A75"/>
    <w:rsid w:val="006535BD"/>
    <w:rsid w:val="0068391F"/>
    <w:rsid w:val="00692AD5"/>
    <w:rsid w:val="006D7898"/>
    <w:rsid w:val="00714239"/>
    <w:rsid w:val="00732348"/>
    <w:rsid w:val="00744B2A"/>
    <w:rsid w:val="00751BC0"/>
    <w:rsid w:val="0076058C"/>
    <w:rsid w:val="007F3D36"/>
    <w:rsid w:val="007F6858"/>
    <w:rsid w:val="00827A24"/>
    <w:rsid w:val="00863F33"/>
    <w:rsid w:val="00866CCA"/>
    <w:rsid w:val="008826E1"/>
    <w:rsid w:val="008A341E"/>
    <w:rsid w:val="008B2C6C"/>
    <w:rsid w:val="0091267C"/>
    <w:rsid w:val="0093369F"/>
    <w:rsid w:val="00945AA3"/>
    <w:rsid w:val="0097127A"/>
    <w:rsid w:val="009860EC"/>
    <w:rsid w:val="009B5E3A"/>
    <w:rsid w:val="009D212A"/>
    <w:rsid w:val="009E1D87"/>
    <w:rsid w:val="009E4B68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71049"/>
    <w:rsid w:val="00B7326B"/>
    <w:rsid w:val="00BA4218"/>
    <w:rsid w:val="00BB5A0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26EFE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BD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B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0B47"/>
  </w:style>
  <w:style w:type="paragraph" w:styleId="Footer">
    <w:name w:val="footer"/>
    <w:basedOn w:val="Normal"/>
    <w:link w:val="FooterChar"/>
    <w:uiPriority w:val="99"/>
    <w:rsid w:val="00EC0B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C0B47"/>
  </w:style>
  <w:style w:type="paragraph" w:styleId="BalloonText">
    <w:name w:val="Balloon Text"/>
    <w:basedOn w:val="Normal"/>
    <w:link w:val="BalloonTextChar"/>
    <w:uiPriority w:val="99"/>
    <w:semiHidden/>
    <w:rsid w:val="00C97B05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7B05"/>
    <w:rPr>
      <w:rFonts w:ascii="Segoe UI" w:hAnsi="Segoe UI"/>
      <w:sz w:val="18"/>
    </w:rPr>
  </w:style>
  <w:style w:type="character" w:styleId="Hyperlink">
    <w:name w:val="Hyperlink"/>
    <w:basedOn w:val="DefaultParagraphFont"/>
    <w:uiPriority w:val="99"/>
    <w:semiHidden/>
    <w:rsid w:val="00021D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1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9</Pages>
  <Words>2756</Words>
  <Characters>15714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11</cp:revision>
  <cp:lastPrinted>2019-05-21T09:11:00Z</cp:lastPrinted>
  <dcterms:created xsi:type="dcterms:W3CDTF">2019-10-22T13:43:00Z</dcterms:created>
  <dcterms:modified xsi:type="dcterms:W3CDTF">2019-10-25T12:29:00Z</dcterms:modified>
</cp:coreProperties>
</file>